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F73D2" w14:textId="77777777" w:rsidR="00E85DD1" w:rsidRPr="00742BF8" w:rsidRDefault="00E85DD1" w:rsidP="00E85DD1"/>
    <w:p w14:paraId="0BFB23C5" w14:textId="41DCD945" w:rsidR="00D609D5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Right_of_Way_Unit_Manager </w:instrText>
      </w:r>
      <w:r w:rsidR="00D609D5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«Right_of_Way_Unit_Manager»</w:t>
      </w:r>
      <w:r w:rsidR="00D609D5">
        <w:rPr>
          <w:sz w:val="22"/>
          <w:szCs w:val="22"/>
        </w:rPr>
        <w:fldChar w:fldCharType="end"/>
      </w:r>
    </w:p>
    <w:p w14:paraId="3C98064C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2F366142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43DFE09" w14:textId="2BC4AEAE" w:rsidR="00E85DD1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ATTN:</w:t>
      </w:r>
      <w:r w:rsidRPr="009B6B10"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Account_Payables </w:instrText>
      </w:r>
      <w:r w:rsidR="00D609D5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«Account_Payables»</w:t>
      </w:r>
      <w:r w:rsidR="00D609D5">
        <w:rPr>
          <w:sz w:val="22"/>
          <w:szCs w:val="22"/>
        </w:rPr>
        <w:fldChar w:fldCharType="end"/>
      </w:r>
    </w:p>
    <w:p w14:paraId="69479009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  <w:t>Right of Way Administration</w:t>
      </w:r>
    </w:p>
    <w:p w14:paraId="796D9144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E7C5745" w14:textId="737A7766" w:rsidR="00E85DD1" w:rsidRDefault="00E85DD1" w:rsidP="00885485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4583">
        <w:rPr>
          <w:sz w:val="22"/>
          <w:szCs w:val="22"/>
        </w:rPr>
        <w:t>Roadway Design Lead</w:t>
      </w:r>
    </w:p>
    <w:p w14:paraId="132CC16B" w14:textId="77777777" w:rsidR="00867134" w:rsidRPr="009B6B10" w:rsidRDefault="00867134" w:rsidP="00E85DD1">
      <w:pPr>
        <w:tabs>
          <w:tab w:val="left" w:pos="1890"/>
        </w:tabs>
        <w:rPr>
          <w:sz w:val="22"/>
          <w:szCs w:val="22"/>
        </w:rPr>
      </w:pPr>
    </w:p>
    <w:p w14:paraId="3704E70F" w14:textId="4DC81BDF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DATE:</w:t>
      </w:r>
      <w:r w:rsidRPr="009B6B10">
        <w:rPr>
          <w:sz w:val="22"/>
          <w:szCs w:val="22"/>
        </w:rPr>
        <w:tab/>
      </w:r>
      <w:r w:rsidR="00867134">
        <w:rPr>
          <w:sz w:val="22"/>
          <w:szCs w:val="22"/>
        </w:rPr>
        <w:fldChar w:fldCharType="begin"/>
      </w:r>
      <w:r w:rsidR="00867134">
        <w:rPr>
          <w:sz w:val="22"/>
          <w:szCs w:val="22"/>
        </w:rPr>
        <w:instrText xml:space="preserve"> DATE  \@ "MMMM d, yyyy"  \* MERGEFORMAT </w:instrText>
      </w:r>
      <w:r w:rsidR="00867134">
        <w:rPr>
          <w:sz w:val="22"/>
          <w:szCs w:val="22"/>
        </w:rPr>
        <w:fldChar w:fldCharType="separate"/>
      </w:r>
      <w:r w:rsidR="001326A4">
        <w:rPr>
          <w:noProof/>
          <w:sz w:val="22"/>
          <w:szCs w:val="22"/>
        </w:rPr>
        <w:t>January 3, 2025</w:t>
      </w:r>
      <w:r w:rsidR="00867134">
        <w:rPr>
          <w:sz w:val="22"/>
          <w:szCs w:val="22"/>
        </w:rPr>
        <w:fldChar w:fldCharType="end"/>
      </w:r>
    </w:p>
    <w:p w14:paraId="52210556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7D69ABE" w14:textId="31975654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SUBJECT:</w:t>
      </w:r>
      <w:r w:rsidRPr="009B6B10">
        <w:rPr>
          <w:sz w:val="22"/>
          <w:szCs w:val="22"/>
        </w:rPr>
        <w:tab/>
        <w:t xml:space="preserve">Project </w:t>
      </w:r>
      <w:r w:rsidR="00A74C5A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WBS"/>
            </w:textInput>
          </w:ffData>
        </w:fldChar>
      </w:r>
      <w:bookmarkStart w:id="0" w:name="Text17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WBS</w:t>
      </w:r>
      <w:r w:rsidR="00A74C5A">
        <w:rPr>
          <w:sz w:val="22"/>
          <w:szCs w:val="22"/>
        </w:rPr>
        <w:fldChar w:fldCharType="end"/>
      </w:r>
      <w:bookmarkEnd w:id="0"/>
      <w:r w:rsidRPr="009B6B10">
        <w:rPr>
          <w:sz w:val="22"/>
          <w:szCs w:val="22"/>
        </w:rPr>
        <w:t xml:space="preserve"> (</w:t>
      </w:r>
      <w:r w:rsidR="00A74C5A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TIP"/>
            </w:textInput>
          </w:ffData>
        </w:fldChar>
      </w:r>
      <w:bookmarkStart w:id="1" w:name="Text18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TIP</w:t>
      </w:r>
      <w:r w:rsidR="00A74C5A">
        <w:rPr>
          <w:sz w:val="22"/>
          <w:szCs w:val="22"/>
        </w:rPr>
        <w:fldChar w:fldCharType="end"/>
      </w:r>
      <w:bookmarkEnd w:id="1"/>
      <w:r w:rsidRPr="009B6B10">
        <w:rPr>
          <w:sz w:val="22"/>
          <w:szCs w:val="22"/>
        </w:rPr>
        <w:t xml:space="preserve">) </w:t>
      </w:r>
      <w:r w:rsidRPr="009B6B10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2"/>
      <w:r w:rsidRPr="009B6B10">
        <w:rPr>
          <w:sz w:val="22"/>
          <w:szCs w:val="22"/>
        </w:rPr>
        <w:t xml:space="preserve"> County</w:t>
      </w:r>
    </w:p>
    <w:p w14:paraId="5EFB5771" w14:textId="0A82D06F" w:rsidR="00061497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  <w:r w:rsidR="00061497">
        <w:rPr>
          <w:sz w:val="22"/>
          <w:szCs w:val="22"/>
        </w:rPr>
        <w:tab/>
      </w:r>
    </w:p>
    <w:p w14:paraId="6B5683E2" w14:textId="1EA11607" w:rsidR="00E85DD1" w:rsidRPr="009B6B10" w:rsidRDefault="00061497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A74C5A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>
              <w:default w:val="Project Description"/>
            </w:textInput>
          </w:ffData>
        </w:fldChar>
      </w:r>
      <w:bookmarkStart w:id="4" w:name="Text21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Project Description</w:t>
      </w:r>
      <w:r w:rsidR="00A74C5A">
        <w:rPr>
          <w:sz w:val="22"/>
          <w:szCs w:val="22"/>
        </w:rPr>
        <w:fldChar w:fldCharType="end"/>
      </w:r>
      <w:bookmarkEnd w:id="4"/>
    </w:p>
    <w:p w14:paraId="710E5C46" w14:textId="77777777" w:rsidR="00E85DD1" w:rsidRPr="009B6B10" w:rsidRDefault="00E85DD1" w:rsidP="00E85DD1">
      <w:pPr>
        <w:tabs>
          <w:tab w:val="left" w:pos="1890"/>
        </w:tabs>
        <w:jc w:val="center"/>
        <w:rPr>
          <w:b/>
          <w:sz w:val="22"/>
          <w:szCs w:val="22"/>
          <w:u w:val="single"/>
        </w:rPr>
      </w:pPr>
    </w:p>
    <w:p w14:paraId="4EF6EE47" w14:textId="670F547A" w:rsidR="00E85DD1" w:rsidRPr="00E42D17" w:rsidRDefault="00E85DD1" w:rsidP="00E85DD1">
      <w:pPr>
        <w:tabs>
          <w:tab w:val="left" w:pos="1890"/>
        </w:tabs>
        <w:jc w:val="center"/>
        <w:rPr>
          <w:sz w:val="22"/>
          <w:szCs w:val="22"/>
          <w:u w:val="single"/>
        </w:rPr>
      </w:pPr>
      <w:r w:rsidRPr="00E42D17">
        <w:rPr>
          <w:b/>
          <w:sz w:val="22"/>
          <w:szCs w:val="22"/>
          <w:u w:val="single"/>
        </w:rPr>
        <w:t>Final Right of Way Plans</w:t>
      </w:r>
      <w:r w:rsidR="00967B96" w:rsidRPr="00E42D17">
        <w:rPr>
          <w:b/>
          <w:sz w:val="22"/>
          <w:szCs w:val="22"/>
          <w:u w:val="single"/>
        </w:rPr>
        <w:t xml:space="preserve"> </w:t>
      </w:r>
      <w:r w:rsidR="003E40A4" w:rsidRPr="00E42D17">
        <w:rPr>
          <w:b/>
          <w:sz w:val="22"/>
          <w:szCs w:val="22"/>
          <w:u w:val="single"/>
        </w:rPr>
        <w:t>(</w:t>
      </w:r>
      <w:r w:rsidR="00967B96" w:rsidRPr="00E42D17">
        <w:rPr>
          <w:b/>
          <w:sz w:val="22"/>
          <w:szCs w:val="22"/>
          <w:u w:val="single"/>
        </w:rPr>
        <w:t>Non-STIP Project</w:t>
      </w:r>
      <w:r w:rsidR="003E40A4" w:rsidRPr="00E42D17">
        <w:rPr>
          <w:b/>
          <w:sz w:val="22"/>
          <w:szCs w:val="22"/>
          <w:u w:val="single"/>
        </w:rPr>
        <w:t>)</w:t>
      </w:r>
    </w:p>
    <w:p w14:paraId="721FF594" w14:textId="77777777" w:rsidR="00E85DD1" w:rsidRPr="00E42D17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F1D1C29" w14:textId="2D6E905C" w:rsidR="00772FF2" w:rsidRPr="00E42D17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E42D17">
        <w:rPr>
          <w:sz w:val="22"/>
          <w:szCs w:val="22"/>
        </w:rPr>
        <w:t xml:space="preserve">The </w:t>
      </w:r>
      <w:r w:rsidR="008F0DD2" w:rsidRPr="00E42D17">
        <w:rPr>
          <w:sz w:val="22"/>
          <w:szCs w:val="22"/>
        </w:rPr>
        <w:t xml:space="preserve">Project Management Planning Programming Division </w:t>
      </w:r>
      <w:r w:rsidRPr="00E42D17">
        <w:rPr>
          <w:sz w:val="22"/>
          <w:szCs w:val="22"/>
        </w:rPr>
        <w:t xml:space="preserve">has authorized </w:t>
      </w:r>
      <w:proofErr w:type="gramStart"/>
      <w:r w:rsidRPr="00E42D17">
        <w:rPr>
          <w:sz w:val="22"/>
          <w:szCs w:val="22"/>
        </w:rPr>
        <w:t>right</w:t>
      </w:r>
      <w:proofErr w:type="gramEnd"/>
      <w:r w:rsidRPr="00E42D17">
        <w:rPr>
          <w:sz w:val="22"/>
          <w:szCs w:val="22"/>
        </w:rPr>
        <w:t xml:space="preserve"> of way acquisition </w:t>
      </w:r>
      <w:r w:rsidR="00762839" w:rsidRPr="00E42D17">
        <w:rPr>
          <w:sz w:val="22"/>
          <w:szCs w:val="22"/>
        </w:rPr>
        <w:t xml:space="preserve">via Board Approval </w:t>
      </w:r>
      <w:proofErr w:type="gramStart"/>
      <w:r w:rsidR="00762839" w:rsidRPr="00E42D17">
        <w:rPr>
          <w:sz w:val="22"/>
          <w:szCs w:val="22"/>
        </w:rPr>
        <w:t>on</w:t>
      </w:r>
      <w:proofErr w:type="gramEnd"/>
      <w:r w:rsidR="00762839" w:rsidRPr="00E42D17">
        <w:rPr>
          <w:sz w:val="22"/>
          <w:szCs w:val="22"/>
        </w:rPr>
        <w:t xml:space="preserve"> ADD DATE HERE for this</w:t>
      </w:r>
      <w:r w:rsidRPr="00E42D17">
        <w:rPr>
          <w:sz w:val="22"/>
          <w:szCs w:val="22"/>
        </w:rPr>
        <w:t xml:space="preserve"> project.  Final </w:t>
      </w:r>
      <w:r w:rsidR="00073502" w:rsidRPr="00E42D17">
        <w:rPr>
          <w:sz w:val="22"/>
          <w:szCs w:val="22"/>
        </w:rPr>
        <w:t>R</w:t>
      </w:r>
      <w:r w:rsidRPr="00E42D17">
        <w:rPr>
          <w:sz w:val="22"/>
          <w:szCs w:val="22"/>
        </w:rPr>
        <w:t xml:space="preserve">ight of </w:t>
      </w:r>
      <w:r w:rsidR="00073502" w:rsidRPr="00E42D17">
        <w:rPr>
          <w:sz w:val="22"/>
          <w:szCs w:val="22"/>
        </w:rPr>
        <w:t>W</w:t>
      </w:r>
      <w:r w:rsidRPr="00E42D17">
        <w:rPr>
          <w:sz w:val="22"/>
          <w:szCs w:val="22"/>
        </w:rPr>
        <w:t>ay plans are ready for your use in acquiring this property.</w:t>
      </w:r>
    </w:p>
    <w:p w14:paraId="2ACE323A" w14:textId="77777777" w:rsidR="00772FF2" w:rsidRPr="00E42D17" w:rsidRDefault="00772FF2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369B309" w14:textId="77777777" w:rsidR="00E85DD1" w:rsidRPr="00380F9B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E42D17">
        <w:rPr>
          <w:sz w:val="22"/>
          <w:szCs w:val="22"/>
        </w:rPr>
        <w:t xml:space="preserve">Plan sheets </w:t>
      </w:r>
      <w:r w:rsidR="00772FF2" w:rsidRPr="00E42D17">
        <w:rPr>
          <w:sz w:val="22"/>
          <w:szCs w:val="22"/>
        </w:rPr>
        <w:t xml:space="preserve">in </w:t>
      </w:r>
      <w:r w:rsidRPr="00E42D17">
        <w:rPr>
          <w:sz w:val="22"/>
          <w:szCs w:val="22"/>
        </w:rPr>
        <w:t>PDF</w:t>
      </w:r>
      <w:r w:rsidR="00772FF2" w:rsidRPr="00E42D17">
        <w:rPr>
          <w:sz w:val="22"/>
          <w:szCs w:val="22"/>
        </w:rPr>
        <w:t xml:space="preserve"> format </w:t>
      </w:r>
      <w:r w:rsidRPr="00E42D17">
        <w:rPr>
          <w:sz w:val="22"/>
          <w:szCs w:val="22"/>
        </w:rPr>
        <w:t xml:space="preserve">and a ZIP file with the corresponding </w:t>
      </w:r>
      <w:proofErr w:type="spellStart"/>
      <w:r w:rsidRPr="00E42D17">
        <w:rPr>
          <w:sz w:val="22"/>
          <w:szCs w:val="22"/>
        </w:rPr>
        <w:t>Microstation</w:t>
      </w:r>
      <w:proofErr w:type="spellEnd"/>
      <w:r w:rsidRPr="00E42D17">
        <w:rPr>
          <w:sz w:val="22"/>
          <w:szCs w:val="22"/>
        </w:rPr>
        <w:t xml:space="preserve"> design files are available</w:t>
      </w:r>
      <w:r>
        <w:rPr>
          <w:sz w:val="22"/>
          <w:szCs w:val="22"/>
        </w:rPr>
        <w:t xml:space="preserve"> on SharePoint in the following location</w:t>
      </w:r>
      <w:r w:rsidRPr="00380F9B">
        <w:rPr>
          <w:sz w:val="22"/>
          <w:szCs w:val="22"/>
        </w:rPr>
        <w:t>:</w:t>
      </w:r>
    </w:p>
    <w:p w14:paraId="4906438D" w14:textId="153B7060" w:rsidR="00E85DD1" w:rsidRPr="00571438" w:rsidRDefault="00E85DD1" w:rsidP="00B13C01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05A458D" w14:textId="77777777" w:rsidR="00E85DD1" w:rsidRDefault="00E85DD1" w:rsidP="00B13C01">
      <w:pPr>
        <w:jc w:val="both"/>
        <w:rPr>
          <w:sz w:val="22"/>
          <w:szCs w:val="22"/>
        </w:rPr>
      </w:pPr>
    </w:p>
    <w:p w14:paraId="722AF71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7555B7B1" w14:textId="76E03C5A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Please note that Parcels </w:t>
      </w:r>
      <w:r w:rsidR="00BE67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 provided by Utilities)"/>
            </w:textInput>
          </w:ffData>
        </w:fldChar>
      </w:r>
      <w:r w:rsidR="00BE67A6">
        <w:rPr>
          <w:sz w:val="22"/>
          <w:szCs w:val="22"/>
        </w:rPr>
        <w:instrText xml:space="preserve"> FORMTEXT </w:instrText>
      </w:r>
      <w:r w:rsidR="00BE67A6">
        <w:rPr>
          <w:sz w:val="22"/>
          <w:szCs w:val="22"/>
        </w:rPr>
      </w:r>
      <w:r w:rsidR="00BE67A6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(list parcel numbers provided by Utilities)</w:t>
      </w:r>
      <w:r w:rsidR="00BE67A6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 xml:space="preserve"> have utility involvement and may need to be acquired first.  To meet utility relocation </w:t>
      </w:r>
      <w:r w:rsidR="00772FF2" w:rsidRPr="009B6B10">
        <w:rPr>
          <w:sz w:val="22"/>
          <w:szCs w:val="22"/>
        </w:rPr>
        <w:t>timelines</w:t>
      </w:r>
      <w:r w:rsidRPr="009B6B10">
        <w:rPr>
          <w:sz w:val="22"/>
          <w:szCs w:val="22"/>
        </w:rPr>
        <w:t xml:space="preserve">, Utility Coordination has asked that these claims be settled by </w:t>
      </w:r>
      <w:r w:rsidRPr="009B6B10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(date)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74750433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82EFEF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DF7BC2B" w14:textId="05445754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If you need additional </w:t>
      </w:r>
      <w:proofErr w:type="gramStart"/>
      <w:r w:rsidRPr="009B6B10">
        <w:rPr>
          <w:sz w:val="22"/>
          <w:szCs w:val="22"/>
        </w:rPr>
        <w:t>information,</w:t>
      </w:r>
      <w:proofErr w:type="gramEnd"/>
      <w:r w:rsidRPr="009B6B10">
        <w:rPr>
          <w:sz w:val="22"/>
          <w:szCs w:val="22"/>
        </w:rPr>
        <w:t xml:space="preserve"> concerning this project, please contact</w:t>
      </w:r>
      <w:r w:rsidR="00073502">
        <w:rPr>
          <w:sz w:val="22"/>
          <w:szCs w:val="22"/>
        </w:rPr>
        <w:t xml:space="preserve"> me </w:t>
      </w:r>
      <w:r w:rsidRPr="009B6B10">
        <w:rPr>
          <w:sz w:val="22"/>
          <w:szCs w:val="22"/>
        </w:rPr>
        <w:t>at (919) 707-</w:t>
      </w:r>
      <w:r w:rsidRPr="009B6B10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33FA9C2F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30467365" w14:textId="0CC45AD0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/</w:t>
      </w:r>
      <w:bookmarkStart w:id="5" w:name="Text26"/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5"/>
    </w:p>
    <w:p w14:paraId="19C5A5A3" w14:textId="77777777" w:rsidR="00A2422F" w:rsidRDefault="00A2422F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p w14:paraId="4E701DAE" w14:textId="77777777" w:rsidR="00867134" w:rsidRDefault="00E85DD1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proofErr w:type="spellStart"/>
      <w:r w:rsidRPr="00E43994">
        <w:rPr>
          <w:sz w:val="22"/>
          <w:szCs w:val="22"/>
        </w:rPr>
        <w:t>ec</w:t>
      </w:r>
      <w:proofErr w:type="spellEnd"/>
      <w:r w:rsidRPr="00E43994">
        <w:rPr>
          <w:sz w:val="22"/>
          <w:szCs w:val="22"/>
        </w:rPr>
        <w:t>:</w:t>
      </w:r>
      <w:r w:rsidRPr="00E43994">
        <w:rPr>
          <w:sz w:val="22"/>
          <w:szCs w:val="22"/>
        </w:rPr>
        <w:tab/>
      </w:r>
    </w:p>
    <w:p w14:paraId="3E2F7048" w14:textId="77777777" w:rsidR="00867134" w:rsidRDefault="00867134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67134" w14:paraId="7F5222E5" w14:textId="77777777" w:rsidTr="005B3DAA">
        <w:tc>
          <w:tcPr>
            <w:tcW w:w="3240" w:type="dxa"/>
          </w:tcPr>
          <w:bookmarkStart w:id="6" w:name="_Hlk88068229"/>
          <w:p w14:paraId="3CF34C5A" w14:textId="5E3FEF36" w:rsidR="00867134" w:rsidRDefault="00867134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CC4FC80" w14:textId="128FE965" w:rsidR="00867134" w:rsidRDefault="00867134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C17923F" w14:textId="26A6E5DF" w:rsidR="00867134" w:rsidRDefault="00D16546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67134" w14:paraId="4D59460F" w14:textId="77777777" w:rsidTr="005B3DAA">
        <w:tc>
          <w:tcPr>
            <w:tcW w:w="3240" w:type="dxa"/>
          </w:tcPr>
          <w:p w14:paraId="0D11AB3F" w14:textId="28CC644F" w:rsidR="00867134" w:rsidRPr="00D609D5" w:rsidRDefault="00D609D5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9E353B2" w14:textId="17F36B76" w:rsidR="00867134" w:rsidRDefault="00C5351D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10EBC44" w14:textId="7F199B3E" w:rsidR="00867134" w:rsidRDefault="00867134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558F7" w14:paraId="24BFADDF" w14:textId="77777777" w:rsidTr="005B3DAA">
        <w:tc>
          <w:tcPr>
            <w:tcW w:w="3240" w:type="dxa"/>
          </w:tcPr>
          <w:p w14:paraId="74E1809E" w14:textId="109C44E3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A101F11" w14:textId="67A7ED42" w:rsidR="003558F7" w:rsidRDefault="003E1DB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78497C8" w14:textId="0376F448" w:rsidR="003558F7" w:rsidRPr="00867134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558F7" w14:paraId="3823413A" w14:textId="77777777" w:rsidTr="005B3DAA">
        <w:tc>
          <w:tcPr>
            <w:tcW w:w="3240" w:type="dxa"/>
          </w:tcPr>
          <w:p w14:paraId="687E1229" w14:textId="281D6D56" w:rsidR="003558F7" w:rsidRDefault="00D609D5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78B9A0B" w14:textId="71C3DEA1" w:rsidR="003558F7" w:rsidRDefault="00C5351D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1A16818" w14:textId="2CF758F0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558F7" w14:paraId="70F18648" w14:textId="77777777" w:rsidTr="005B3DAA">
        <w:tc>
          <w:tcPr>
            <w:tcW w:w="3240" w:type="dxa"/>
          </w:tcPr>
          <w:p w14:paraId="3B8A261D" w14:textId="650FAC4F" w:rsidR="003558F7" w:rsidRDefault="0022303D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DE4EA6C" w14:textId="3CBAF3F8" w:rsidR="003558F7" w:rsidRDefault="00885485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201FA71" w14:textId="70B332EA" w:rsidR="003558F7" w:rsidRDefault="00EC2B69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558F7" w14:paraId="08E76E34" w14:textId="77777777" w:rsidTr="005B3DAA">
        <w:tc>
          <w:tcPr>
            <w:tcW w:w="3240" w:type="dxa"/>
          </w:tcPr>
          <w:p w14:paraId="7CB97210" w14:textId="10EF61C5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159BE08" w14:textId="75CD4599" w:rsidR="003558F7" w:rsidRDefault="00257C90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ADC1A3E" w14:textId="19E6FFD8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3558F7" w14:paraId="64428DD7" w14:textId="77777777" w:rsidTr="005B3DAA">
        <w:tc>
          <w:tcPr>
            <w:tcW w:w="3240" w:type="dxa"/>
          </w:tcPr>
          <w:p w14:paraId="317B84C7" w14:textId="0A3517FC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AA18F7F" w14:textId="54A10801" w:rsidR="003558F7" w:rsidRDefault="005B3DAA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530AE6BC" w14:textId="54ADACC3" w:rsidR="003558F7" w:rsidRDefault="003E1DB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558F7" w14:paraId="7562A946" w14:textId="77777777" w:rsidTr="005B3DAA">
        <w:tc>
          <w:tcPr>
            <w:tcW w:w="3240" w:type="dxa"/>
          </w:tcPr>
          <w:p w14:paraId="68485F3F" w14:textId="22EDCBC4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B7AF48A" w14:textId="64AF8AC9" w:rsidR="003558F7" w:rsidRDefault="00DF4F5E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7042740" w14:textId="51AC11E5" w:rsidR="003558F7" w:rsidRDefault="00503A4C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1" w:history="1">
              <w:r w:rsidRPr="003B024F">
                <w:rPr>
                  <w:rStyle w:val="Hyperlink"/>
                  <w:sz w:val="22"/>
                  <w:szCs w:val="22"/>
                </w:rPr>
                <w:t>LS</w:t>
              </w:r>
              <w:r w:rsidR="003B024F" w:rsidRPr="003B024F">
                <w:rPr>
                  <w:rStyle w:val="Hyperlink"/>
                  <w:sz w:val="22"/>
                  <w:szCs w:val="22"/>
                </w:rPr>
                <w:t xml:space="preserve"> Division Locating Engineer</w:t>
              </w:r>
            </w:hyperlink>
          </w:p>
        </w:tc>
      </w:tr>
      <w:tr w:rsidR="003558F7" w14:paraId="5929C983" w14:textId="77777777" w:rsidTr="005B3DAA">
        <w:tc>
          <w:tcPr>
            <w:tcW w:w="3240" w:type="dxa"/>
          </w:tcPr>
          <w:p w14:paraId="6504D957" w14:textId="156D19FC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612C2A3" w14:textId="1314AA59" w:rsidR="003558F7" w:rsidRDefault="00D16546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8C1AD80" w14:textId="3C69EA6A" w:rsidR="003558F7" w:rsidRDefault="00651162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CE714B" w14:paraId="07C3C063" w14:textId="77777777" w:rsidTr="005B3DAA">
        <w:tc>
          <w:tcPr>
            <w:tcW w:w="3240" w:type="dxa"/>
          </w:tcPr>
          <w:p w14:paraId="33248167" w14:textId="299B0D05" w:rsidR="00CE714B" w:rsidRPr="00867134" w:rsidRDefault="00CE714B" w:rsidP="00CE714B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A852BF4" w14:textId="23C6E5D8" w:rsidR="00CE714B" w:rsidRDefault="00EA6B0A" w:rsidP="00CE714B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1F3F9D3" w14:textId="1EC9D128" w:rsidR="00CE714B" w:rsidRDefault="00D94583" w:rsidP="00CE714B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3B024F" w14:paraId="760BD869" w14:textId="77777777" w:rsidTr="005B3DAA">
        <w:tc>
          <w:tcPr>
            <w:tcW w:w="3240" w:type="dxa"/>
          </w:tcPr>
          <w:p w14:paraId="4A8F7422" w14:textId="1BA026D7" w:rsidR="003B024F" w:rsidRDefault="003B024F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E42D17">
              <w:rPr>
                <w:sz w:val="22"/>
                <w:szCs w:val="22"/>
              </w:rPr>
              <w:t>Denise Amato</w:t>
            </w:r>
          </w:p>
        </w:tc>
        <w:tc>
          <w:tcPr>
            <w:tcW w:w="2918" w:type="dxa"/>
          </w:tcPr>
          <w:p w14:paraId="7C6723E6" w14:textId="156021C7" w:rsidR="003B024F" w:rsidRDefault="003B024F" w:rsidP="003B024F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1BD92FCF" w14:textId="77777777" w:rsidR="003B024F" w:rsidRDefault="003B024F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3B024F" w14:paraId="6EA943D6" w14:textId="77777777" w:rsidTr="005B3DAA">
        <w:tc>
          <w:tcPr>
            <w:tcW w:w="3240" w:type="dxa"/>
          </w:tcPr>
          <w:p w14:paraId="01A15C83" w14:textId="79786051" w:rsidR="003B024F" w:rsidRDefault="003B024F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2666CA95" w14:textId="4C4B821E" w:rsidR="003B024F" w:rsidRDefault="003B024F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50768A6C" w14:textId="77777777" w:rsidR="003B024F" w:rsidRDefault="003B024F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</w:tbl>
    <w:bookmarkEnd w:id="6"/>
    <w:p w14:paraId="7BB85A4C" w14:textId="1DF2275A" w:rsidR="00E85DD1" w:rsidRPr="003558F7" w:rsidRDefault="00A72715" w:rsidP="00E85DD1">
      <w:pPr>
        <w:tabs>
          <w:tab w:val="left" w:pos="450"/>
          <w:tab w:val="left" w:pos="2880"/>
          <w:tab w:val="left" w:pos="6480"/>
        </w:tabs>
        <w:rPr>
          <w:strike/>
          <w:sz w:val="22"/>
          <w:szCs w:val="22"/>
        </w:rPr>
      </w:pPr>
      <w:r>
        <w:rPr>
          <w:strike/>
          <w:sz w:val="22"/>
          <w:szCs w:val="22"/>
        </w:rPr>
        <w:t xml:space="preserve"> </w:t>
      </w:r>
    </w:p>
    <w:p w14:paraId="6A6D1F9E" w14:textId="77777777" w:rsidR="00E85DD1" w:rsidRPr="004350BA" w:rsidRDefault="00E85DD1" w:rsidP="00E85DD1">
      <w:pPr>
        <w:tabs>
          <w:tab w:val="left" w:pos="450"/>
          <w:tab w:val="left" w:pos="2880"/>
          <w:tab w:val="left" w:pos="6480"/>
        </w:tabs>
        <w:rPr>
          <w:b/>
          <w:i/>
          <w:sz w:val="22"/>
          <w:szCs w:val="22"/>
        </w:rPr>
      </w:pPr>
    </w:p>
    <w:p w14:paraId="7762D16D" w14:textId="6C68774B" w:rsidR="00E85DD1" w:rsidRPr="005D3D10" w:rsidRDefault="00E85DD1" w:rsidP="00E85DD1">
      <w:pPr>
        <w:tabs>
          <w:tab w:val="left" w:pos="1890"/>
        </w:tabs>
        <w:rPr>
          <w:b/>
          <w:sz w:val="22"/>
          <w:szCs w:val="22"/>
        </w:rPr>
      </w:pPr>
      <w:r w:rsidRPr="005D3D10">
        <w:rPr>
          <w:b/>
          <w:sz w:val="22"/>
          <w:szCs w:val="22"/>
        </w:rPr>
        <w:t xml:space="preserve">NOTE: </w:t>
      </w:r>
      <w:r w:rsidR="00A72715">
        <w:rPr>
          <w:b/>
          <w:sz w:val="22"/>
          <w:szCs w:val="22"/>
        </w:rPr>
        <w:t>TO RECEIVE BOARD APPROVAL DATE</w:t>
      </w:r>
    </w:p>
    <w:p w14:paraId="3645C86D" w14:textId="4A5F2814" w:rsidR="00E85DD1" w:rsidRDefault="00E85DD1" w:rsidP="00E85DD1">
      <w:pPr>
        <w:rPr>
          <w:sz w:val="22"/>
          <w:szCs w:val="22"/>
        </w:rPr>
      </w:pPr>
    </w:p>
    <w:p w14:paraId="2F8325B7" w14:textId="1160995E" w:rsidR="00CD7739" w:rsidRPr="00CD7739" w:rsidRDefault="005D3D10" w:rsidP="00CD7739">
      <w:pPr>
        <w:pStyle w:val="ListParagraph"/>
        <w:numPr>
          <w:ilvl w:val="0"/>
          <w:numId w:val="19"/>
        </w:numPr>
        <w:rPr>
          <w:sz w:val="22"/>
        </w:rPr>
      </w:pPr>
      <w:r>
        <w:rPr>
          <w:sz w:val="22"/>
          <w:szCs w:val="22"/>
        </w:rPr>
        <w:t>2</w:t>
      </w:r>
      <w:r w:rsidR="00A72715">
        <w:rPr>
          <w:sz w:val="22"/>
          <w:szCs w:val="22"/>
        </w:rPr>
        <w:t>-3</w:t>
      </w:r>
      <w:r>
        <w:rPr>
          <w:sz w:val="22"/>
          <w:szCs w:val="22"/>
        </w:rPr>
        <w:t xml:space="preserve"> months prior to RPC due date, s</w:t>
      </w:r>
      <w:r w:rsidR="00CD7739" w:rsidRPr="00CD7739">
        <w:rPr>
          <w:sz w:val="22"/>
          <w:szCs w:val="22"/>
        </w:rPr>
        <w:t xml:space="preserve">ubmit LOA request information using </w:t>
      </w:r>
      <w:hyperlink r:id="rId12" w:history="1">
        <w:r w:rsidR="00CD7739">
          <w:rPr>
            <w:rStyle w:val="Hyperlink"/>
          </w:rPr>
          <w:t>LOA Submission Form</w:t>
        </w:r>
      </w:hyperlink>
    </w:p>
    <w:p w14:paraId="2AF3F679" w14:textId="77777777" w:rsidR="00A72715" w:rsidRDefault="00A72715" w:rsidP="00A72715">
      <w:pPr>
        <w:pStyle w:val="ListParagraph"/>
        <w:numPr>
          <w:ilvl w:val="0"/>
          <w:numId w:val="20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The Project Lead is responsible for sending this notice by email with a PDF of the title sheet attached.</w:t>
      </w:r>
    </w:p>
    <w:p w14:paraId="2E26D9C3" w14:textId="77777777" w:rsidR="00E85DD1" w:rsidRDefault="00E85DD1" w:rsidP="00E85DD1"/>
    <w:p w14:paraId="237CD15A" w14:textId="77777777" w:rsidR="00E85DD1" w:rsidRPr="00742BF8" w:rsidRDefault="00E85DD1" w:rsidP="00E85DD1"/>
    <w:p w14:paraId="0678366D" w14:textId="77777777" w:rsidR="00E85DD1" w:rsidRPr="00742BF8" w:rsidRDefault="00E85DD1" w:rsidP="00E85DD1"/>
    <w:p w14:paraId="4CCCA713" w14:textId="77777777" w:rsidR="00E85DD1" w:rsidRPr="00742BF8" w:rsidRDefault="00E85DD1" w:rsidP="00E85DD1"/>
    <w:p w14:paraId="62325593" w14:textId="77777777" w:rsidR="00E85DD1" w:rsidRPr="00742BF8" w:rsidRDefault="00E85DD1" w:rsidP="00E85DD1"/>
    <w:p w14:paraId="4009C1CB" w14:textId="77777777" w:rsidR="00E85DD1" w:rsidRPr="00742BF8" w:rsidRDefault="00E85DD1" w:rsidP="00E85DD1"/>
    <w:p w14:paraId="515C56F8" w14:textId="77777777" w:rsidR="00E85DD1" w:rsidRPr="00742BF8" w:rsidRDefault="00E85DD1" w:rsidP="00E85DD1"/>
    <w:p w14:paraId="5E815A35" w14:textId="77777777" w:rsidR="00E85DD1" w:rsidRPr="00742BF8" w:rsidRDefault="00E85DD1" w:rsidP="00E85DD1"/>
    <w:p w14:paraId="236E9599" w14:textId="77777777" w:rsidR="00E85DD1" w:rsidRPr="00742BF8" w:rsidRDefault="00E85DD1" w:rsidP="00E85DD1"/>
    <w:p w14:paraId="646DC919" w14:textId="77777777" w:rsidR="00E85DD1" w:rsidRPr="00742BF8" w:rsidRDefault="00E85DD1" w:rsidP="00E85DD1"/>
    <w:p w14:paraId="62C8BEF6" w14:textId="77777777" w:rsidR="00E85DD1" w:rsidRPr="00742BF8" w:rsidRDefault="00E85DD1" w:rsidP="00E85DD1"/>
    <w:p w14:paraId="4A52DF60" w14:textId="77777777" w:rsidR="00742BF8" w:rsidRPr="00E85DD1" w:rsidRDefault="00742BF8" w:rsidP="00E85DD1"/>
    <w:sectPr w:rsidR="00742BF8" w:rsidRPr="00E85DD1" w:rsidSect="002762C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8980FF" w14:textId="77777777" w:rsidR="002762C6" w:rsidRDefault="002762C6">
      <w:r>
        <w:separator/>
      </w:r>
    </w:p>
  </w:endnote>
  <w:endnote w:type="continuationSeparator" w:id="0">
    <w:p w14:paraId="3CFD5B74" w14:textId="77777777" w:rsidR="002762C6" w:rsidRDefault="002762C6">
      <w:r>
        <w:continuationSeparator/>
      </w:r>
    </w:p>
  </w:endnote>
  <w:endnote w:type="continuationNotice" w:id="1">
    <w:p w14:paraId="431D129C" w14:textId="77777777" w:rsidR="002762C6" w:rsidRDefault="002762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70A5F" w14:textId="77777777" w:rsidR="00071164" w:rsidRDefault="000711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F0EA6" w14:textId="77777777" w:rsidR="00071164" w:rsidRDefault="000711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CE714B" w:rsidRPr="00215EE1" w14:paraId="21BE65E9" w14:textId="77777777" w:rsidTr="00DC41C4">
      <w:trPr>
        <w:trHeight w:val="1313"/>
      </w:trPr>
      <w:tc>
        <w:tcPr>
          <w:tcW w:w="3298" w:type="dxa"/>
        </w:tcPr>
        <w:p w14:paraId="5FFDA104" w14:textId="795B6011" w:rsidR="00CE714B" w:rsidRPr="00215EE1" w:rsidRDefault="00CE714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78042B4A" w14:textId="17B0EC06" w:rsidR="00CE714B" w:rsidRPr="00215EE1" w:rsidRDefault="00CE714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B68E24D" w14:textId="77777777" w:rsidR="00CE714B" w:rsidRPr="00215EE1" w:rsidRDefault="00CE714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20586F7E" w14:textId="77777777" w:rsidR="00CE714B" w:rsidRPr="00215EE1" w:rsidRDefault="00CE714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6BA96" w14:textId="77777777" w:rsidR="002762C6" w:rsidRDefault="002762C6">
      <w:r>
        <w:separator/>
      </w:r>
    </w:p>
  </w:footnote>
  <w:footnote w:type="continuationSeparator" w:id="0">
    <w:p w14:paraId="01B35AB0" w14:textId="77777777" w:rsidR="002762C6" w:rsidRDefault="002762C6">
      <w:r>
        <w:continuationSeparator/>
      </w:r>
    </w:p>
  </w:footnote>
  <w:footnote w:type="continuationNotice" w:id="1">
    <w:p w14:paraId="2A8103E4" w14:textId="77777777" w:rsidR="002762C6" w:rsidRDefault="002762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8B899" w14:textId="77777777" w:rsidR="00071164" w:rsidRDefault="000711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0B21B" w14:textId="77777777" w:rsidR="00CE714B" w:rsidRDefault="00CE714B">
    <w:pPr>
      <w:pStyle w:val="Header"/>
      <w:tabs>
        <w:tab w:val="clear" w:pos="4320"/>
        <w:tab w:val="clear" w:pos="8640"/>
      </w:tabs>
      <w:rPr>
        <w:sz w:val="6"/>
      </w:rPr>
    </w:pPr>
  </w:p>
  <w:p w14:paraId="61AD7978" w14:textId="77777777" w:rsidR="00CE714B" w:rsidRDefault="00CE714B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CE714B" w14:paraId="531E7D61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13977494" w14:textId="77777777" w:rsidR="00CE714B" w:rsidRDefault="00CE714B"/>
      </w:tc>
      <w:tc>
        <w:tcPr>
          <w:tcW w:w="3288" w:type="dxa"/>
        </w:tcPr>
        <w:p w14:paraId="345FFDD3" w14:textId="77777777" w:rsidR="00CE714B" w:rsidRDefault="00CE714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310B56E0" wp14:editId="1B10AF49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19959FF" w14:textId="77777777" w:rsidR="00CE714B" w:rsidRDefault="00CE714B"/>
      </w:tc>
    </w:tr>
    <w:tr w:rsidR="00CE714B" w14:paraId="0B613ECA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3BCC1BC" w14:textId="77777777" w:rsidR="00CE714B" w:rsidRDefault="00CE714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CE714B" w14:paraId="55A59C02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2CB277AB" w14:textId="77777777" w:rsidR="00CE714B" w:rsidRDefault="00CE714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CE714B" w14:paraId="1DD9A0D6" w14:textId="77777777" w:rsidTr="000D269C">
      <w:trPr>
        <w:jc w:val="center"/>
      </w:trPr>
      <w:tc>
        <w:tcPr>
          <w:tcW w:w="3086" w:type="dxa"/>
          <w:gridSpan w:val="2"/>
        </w:tcPr>
        <w:p w14:paraId="4D5EDE1B" w14:textId="7BCFB5EA" w:rsidR="00CE714B" w:rsidRDefault="001326A4" w:rsidP="000D269C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B7B826E" w14:textId="77777777" w:rsidR="00CE714B" w:rsidRDefault="00CE714B" w:rsidP="000D269C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071164" w14:paraId="42F3DFA9" w14:textId="77777777" w:rsidTr="00071164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072"/>
                </w:tblGrid>
                <w:tr w:rsidR="00071164" w14:paraId="25B4A5E5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2C6E7CC0" w14:textId="77777777" w:rsidR="00071164" w:rsidRDefault="00071164" w:rsidP="00071164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5C47A0E2" w14:textId="2E451CCC" w:rsidR="00071164" w:rsidRDefault="00071164" w:rsidP="00071164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20D81CE7" w14:textId="77777777" w:rsidR="00CE714B" w:rsidRDefault="00CE714B" w:rsidP="000D269C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CE714B" w14:paraId="16A53EB1" w14:textId="77777777" w:rsidTr="000D269C">
      <w:trPr>
        <w:trHeight w:val="152"/>
        <w:jc w:val="center"/>
      </w:trPr>
      <w:tc>
        <w:tcPr>
          <w:tcW w:w="3086" w:type="dxa"/>
          <w:gridSpan w:val="2"/>
        </w:tcPr>
        <w:p w14:paraId="40FC0031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1EA03876" w14:textId="77777777" w:rsidR="00CE714B" w:rsidRDefault="00CE714B" w:rsidP="000D269C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03A2C67C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5C62D641" w14:textId="77777777" w:rsidR="00CE714B" w:rsidRDefault="00CE714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0AE5C0D"/>
    <w:multiLevelType w:val="hybridMultilevel"/>
    <w:tmpl w:val="F086C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2475140">
    <w:abstractNumId w:val="18"/>
  </w:num>
  <w:num w:numId="2" w16cid:durableId="227108415">
    <w:abstractNumId w:val="15"/>
  </w:num>
  <w:num w:numId="3" w16cid:durableId="528490919">
    <w:abstractNumId w:val="3"/>
  </w:num>
  <w:num w:numId="4" w16cid:durableId="1720275704">
    <w:abstractNumId w:val="8"/>
  </w:num>
  <w:num w:numId="5" w16cid:durableId="2048870733">
    <w:abstractNumId w:val="9"/>
  </w:num>
  <w:num w:numId="6" w16cid:durableId="548614105">
    <w:abstractNumId w:val="13"/>
  </w:num>
  <w:num w:numId="7" w16cid:durableId="939988331">
    <w:abstractNumId w:val="17"/>
  </w:num>
  <w:num w:numId="8" w16cid:durableId="1601449664">
    <w:abstractNumId w:val="16"/>
  </w:num>
  <w:num w:numId="9" w16cid:durableId="1592005476">
    <w:abstractNumId w:val="10"/>
  </w:num>
  <w:num w:numId="10" w16cid:durableId="962030450">
    <w:abstractNumId w:val="7"/>
  </w:num>
  <w:num w:numId="11" w16cid:durableId="1684086252">
    <w:abstractNumId w:val="11"/>
  </w:num>
  <w:num w:numId="12" w16cid:durableId="674501659">
    <w:abstractNumId w:val="0"/>
  </w:num>
  <w:num w:numId="13" w16cid:durableId="1957711768">
    <w:abstractNumId w:val="12"/>
  </w:num>
  <w:num w:numId="14" w16cid:durableId="822703424">
    <w:abstractNumId w:val="14"/>
  </w:num>
  <w:num w:numId="15" w16cid:durableId="1446998963">
    <w:abstractNumId w:val="5"/>
  </w:num>
  <w:num w:numId="16" w16cid:durableId="267390234">
    <w:abstractNumId w:val="1"/>
  </w:num>
  <w:num w:numId="17" w16cid:durableId="371619371">
    <w:abstractNumId w:val="2"/>
  </w:num>
  <w:num w:numId="18" w16cid:durableId="898444606">
    <w:abstractNumId w:val="6"/>
  </w:num>
  <w:num w:numId="19" w16cid:durableId="1992899568">
    <w:abstractNumId w:val="4"/>
  </w:num>
  <w:num w:numId="20" w16cid:durableId="965620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C5E"/>
    <w:rsid w:val="00007128"/>
    <w:rsid w:val="00036EF8"/>
    <w:rsid w:val="00061497"/>
    <w:rsid w:val="00071164"/>
    <w:rsid w:val="00073502"/>
    <w:rsid w:val="000A062B"/>
    <w:rsid w:val="000B7BA8"/>
    <w:rsid w:val="000C0A72"/>
    <w:rsid w:val="000C4244"/>
    <w:rsid w:val="000D1F47"/>
    <w:rsid w:val="000D269C"/>
    <w:rsid w:val="00121981"/>
    <w:rsid w:val="00130BB3"/>
    <w:rsid w:val="001326A4"/>
    <w:rsid w:val="001525CD"/>
    <w:rsid w:val="00174A5D"/>
    <w:rsid w:val="001837B6"/>
    <w:rsid w:val="001C7CBF"/>
    <w:rsid w:val="001F6C5E"/>
    <w:rsid w:val="00215EE1"/>
    <w:rsid w:val="0022303D"/>
    <w:rsid w:val="002322FB"/>
    <w:rsid w:val="0024115B"/>
    <w:rsid w:val="00246052"/>
    <w:rsid w:val="00257C90"/>
    <w:rsid w:val="00263020"/>
    <w:rsid w:val="00263767"/>
    <w:rsid w:val="002762C6"/>
    <w:rsid w:val="002A257E"/>
    <w:rsid w:val="002C4AF2"/>
    <w:rsid w:val="00350076"/>
    <w:rsid w:val="003558F7"/>
    <w:rsid w:val="0037042B"/>
    <w:rsid w:val="00382449"/>
    <w:rsid w:val="003B024F"/>
    <w:rsid w:val="003C750D"/>
    <w:rsid w:val="003E1DB4"/>
    <w:rsid w:val="003E40A4"/>
    <w:rsid w:val="003E7F0D"/>
    <w:rsid w:val="00403FB1"/>
    <w:rsid w:val="00404C14"/>
    <w:rsid w:val="0045315F"/>
    <w:rsid w:val="004726A1"/>
    <w:rsid w:val="004762E5"/>
    <w:rsid w:val="004E06E7"/>
    <w:rsid w:val="004F6226"/>
    <w:rsid w:val="00503A4C"/>
    <w:rsid w:val="00554A6D"/>
    <w:rsid w:val="005622F1"/>
    <w:rsid w:val="00581D88"/>
    <w:rsid w:val="005B3DAA"/>
    <w:rsid w:val="005C561D"/>
    <w:rsid w:val="005D3D10"/>
    <w:rsid w:val="00616969"/>
    <w:rsid w:val="006179FE"/>
    <w:rsid w:val="00651162"/>
    <w:rsid w:val="00672763"/>
    <w:rsid w:val="0068304B"/>
    <w:rsid w:val="00683A89"/>
    <w:rsid w:val="00683F4C"/>
    <w:rsid w:val="00697022"/>
    <w:rsid w:val="006C13B1"/>
    <w:rsid w:val="0070375F"/>
    <w:rsid w:val="0071061D"/>
    <w:rsid w:val="00742BF8"/>
    <w:rsid w:val="00744127"/>
    <w:rsid w:val="00750A82"/>
    <w:rsid w:val="007571C8"/>
    <w:rsid w:val="00762839"/>
    <w:rsid w:val="00772FF2"/>
    <w:rsid w:val="007B6BAE"/>
    <w:rsid w:val="007D324E"/>
    <w:rsid w:val="007E5C41"/>
    <w:rsid w:val="00834A21"/>
    <w:rsid w:val="00846285"/>
    <w:rsid w:val="00867134"/>
    <w:rsid w:val="00885485"/>
    <w:rsid w:val="008854D5"/>
    <w:rsid w:val="008C5D40"/>
    <w:rsid w:val="008F0DD2"/>
    <w:rsid w:val="00906D87"/>
    <w:rsid w:val="00911E2F"/>
    <w:rsid w:val="00917D74"/>
    <w:rsid w:val="00922228"/>
    <w:rsid w:val="00926DBF"/>
    <w:rsid w:val="00933EEF"/>
    <w:rsid w:val="00967B96"/>
    <w:rsid w:val="009C2E3E"/>
    <w:rsid w:val="009C35EF"/>
    <w:rsid w:val="00A06BCE"/>
    <w:rsid w:val="00A2422F"/>
    <w:rsid w:val="00A72715"/>
    <w:rsid w:val="00A736F6"/>
    <w:rsid w:val="00A74C5A"/>
    <w:rsid w:val="00AF21DE"/>
    <w:rsid w:val="00AF5506"/>
    <w:rsid w:val="00B13C01"/>
    <w:rsid w:val="00B45C0C"/>
    <w:rsid w:val="00B743A4"/>
    <w:rsid w:val="00B7600A"/>
    <w:rsid w:val="00B9192A"/>
    <w:rsid w:val="00BB0C3A"/>
    <w:rsid w:val="00BC47DB"/>
    <w:rsid w:val="00BE528E"/>
    <w:rsid w:val="00BE67A6"/>
    <w:rsid w:val="00BE69E2"/>
    <w:rsid w:val="00C24BF6"/>
    <w:rsid w:val="00C5351D"/>
    <w:rsid w:val="00CC33B1"/>
    <w:rsid w:val="00CD7739"/>
    <w:rsid w:val="00CE714B"/>
    <w:rsid w:val="00D16546"/>
    <w:rsid w:val="00D229C7"/>
    <w:rsid w:val="00D609D5"/>
    <w:rsid w:val="00D74B6B"/>
    <w:rsid w:val="00D801F3"/>
    <w:rsid w:val="00D94583"/>
    <w:rsid w:val="00D9607C"/>
    <w:rsid w:val="00DC41C4"/>
    <w:rsid w:val="00DE0E30"/>
    <w:rsid w:val="00DF4F5E"/>
    <w:rsid w:val="00E26558"/>
    <w:rsid w:val="00E37FAF"/>
    <w:rsid w:val="00E42D17"/>
    <w:rsid w:val="00E73226"/>
    <w:rsid w:val="00E85DD1"/>
    <w:rsid w:val="00E87278"/>
    <w:rsid w:val="00EA6B0A"/>
    <w:rsid w:val="00EB3A6F"/>
    <w:rsid w:val="00EB63B9"/>
    <w:rsid w:val="00EC2B69"/>
    <w:rsid w:val="00EC3745"/>
    <w:rsid w:val="00ED631D"/>
    <w:rsid w:val="00F03831"/>
    <w:rsid w:val="00F106E7"/>
    <w:rsid w:val="00F26C36"/>
    <w:rsid w:val="00F43E96"/>
    <w:rsid w:val="00F577A0"/>
    <w:rsid w:val="00F60D88"/>
    <w:rsid w:val="00F61C5D"/>
    <w:rsid w:val="00F7056C"/>
    <w:rsid w:val="00F82028"/>
    <w:rsid w:val="00FF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A278534"/>
  <w14:defaultImageDpi w14:val="300"/>
  <w15:chartTrackingRefBased/>
  <w15:docId w15:val="{D931125F-FE6E-423D-93DF-B9CA75F9A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867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27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64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pp.smartsheet.com/b/form/57cee68ed36746f194c7eb7ac6667142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s.ncdot.gov/dot/directory/authenticated/UnitPage.aspx?id=513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3%20Right%20of%20Way%20-%20Merged\Final%20Right%20of%20Way%20(with%20Authorizati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8DB176-0FC0-496E-A844-CACFA85B32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71A37F-0189-4816-8479-2BF6D9AF2F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D184EF-CC33-4529-B343-613900CD41B2}"/>
</file>

<file path=customXml/itemProps4.xml><?xml version="1.0" encoding="utf-8"?>
<ds:datastoreItem xmlns:ds="http://schemas.openxmlformats.org/officeDocument/2006/customXml" ds:itemID="{FA217FB5-3605-474A-86EA-3BE3BCD0BB32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Right of Way (with Authorization).dotx</Template>
  <TotalTime>157</TotalTime>
  <Pages>2</Pages>
  <Words>247</Words>
  <Characters>3543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3783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21</cp:revision>
  <cp:lastPrinted>2017-01-23T22:31:00Z</cp:lastPrinted>
  <dcterms:created xsi:type="dcterms:W3CDTF">2021-07-29T09:49:00Z</dcterms:created>
  <dcterms:modified xsi:type="dcterms:W3CDTF">2025-01-03T19:38:00Z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